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861FE" w14:textId="77777777" w:rsidR="0001382B" w:rsidRDefault="0001382B" w:rsidP="000138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CLOPTON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5BC41894" w14:textId="77777777" w:rsidR="0001382B" w:rsidRDefault="0001382B" w:rsidP="0001382B">
      <w:pPr>
        <w:pStyle w:val="NoSpacing"/>
        <w:rPr>
          <w:rFonts w:cs="Times New Roman"/>
          <w:szCs w:val="24"/>
        </w:rPr>
      </w:pPr>
    </w:p>
    <w:p w14:paraId="0CEFC54D" w14:textId="77777777" w:rsidR="0001382B" w:rsidRDefault="0001382B" w:rsidP="0001382B">
      <w:pPr>
        <w:pStyle w:val="NoSpacing"/>
        <w:rPr>
          <w:rFonts w:cs="Times New Roman"/>
          <w:szCs w:val="24"/>
        </w:rPr>
      </w:pPr>
    </w:p>
    <w:p w14:paraId="6570E526" w14:textId="77777777" w:rsidR="0001382B" w:rsidRDefault="0001382B" w:rsidP="0001382B">
      <w:pPr>
        <w:pStyle w:val="NoSpacing"/>
      </w:pPr>
      <w:r>
        <w:t>22 Mar.1486</w:t>
      </w:r>
      <w:r>
        <w:tab/>
        <w:t xml:space="preserve">He was one of those appointed to deliver Bury </w:t>
      </w:r>
      <w:proofErr w:type="spellStart"/>
      <w:proofErr w:type="gramStart"/>
      <w:r>
        <w:t>St.Edmunds</w:t>
      </w:r>
      <w:proofErr w:type="spellEnd"/>
      <w:proofErr w:type="gramEnd"/>
      <w:r>
        <w:t xml:space="preserve"> </w:t>
      </w:r>
      <w:proofErr w:type="spellStart"/>
      <w:r>
        <w:t>gaol</w:t>
      </w:r>
      <w:proofErr w:type="spellEnd"/>
      <w:r>
        <w:t>.</w:t>
      </w:r>
    </w:p>
    <w:p w14:paraId="3713DC44" w14:textId="77777777" w:rsidR="0001382B" w:rsidRDefault="0001382B" w:rsidP="0001382B">
      <w:pPr>
        <w:pStyle w:val="NoSpacing"/>
      </w:pPr>
      <w:r>
        <w:tab/>
      </w:r>
      <w:r>
        <w:tab/>
        <w:t>(C.P.R. 1485-94 p.106)</w:t>
      </w:r>
    </w:p>
    <w:p w14:paraId="0FF5E10A" w14:textId="77777777" w:rsidR="0001382B" w:rsidRDefault="0001382B" w:rsidP="0001382B">
      <w:pPr>
        <w:pStyle w:val="NoSpacing"/>
      </w:pPr>
    </w:p>
    <w:p w14:paraId="66C70948" w14:textId="77777777" w:rsidR="0001382B" w:rsidRDefault="0001382B" w:rsidP="0001382B">
      <w:pPr>
        <w:pStyle w:val="NoSpacing"/>
      </w:pPr>
    </w:p>
    <w:p w14:paraId="7CBC0863" w14:textId="77777777" w:rsidR="0001382B" w:rsidRDefault="0001382B" w:rsidP="0001382B">
      <w:pPr>
        <w:pStyle w:val="NoSpacing"/>
      </w:pPr>
      <w:r>
        <w:t>28 September 2024</w:t>
      </w:r>
    </w:p>
    <w:p w14:paraId="1AC08E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ED1AA" w14:textId="77777777" w:rsidR="0001382B" w:rsidRDefault="0001382B" w:rsidP="009139A6">
      <w:r>
        <w:separator/>
      </w:r>
    </w:p>
  </w:endnote>
  <w:endnote w:type="continuationSeparator" w:id="0">
    <w:p w14:paraId="08596F1C" w14:textId="77777777" w:rsidR="0001382B" w:rsidRDefault="000138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2C3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9EF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848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A8571" w14:textId="77777777" w:rsidR="0001382B" w:rsidRDefault="0001382B" w:rsidP="009139A6">
      <w:r>
        <w:separator/>
      </w:r>
    </w:p>
  </w:footnote>
  <w:footnote w:type="continuationSeparator" w:id="0">
    <w:p w14:paraId="160CED2E" w14:textId="77777777" w:rsidR="0001382B" w:rsidRDefault="000138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B1B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F6B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A8D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2B"/>
    <w:rsid w:val="0001382B"/>
    <w:rsid w:val="000666E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EDD6E"/>
  <w15:chartTrackingRefBased/>
  <w15:docId w15:val="{D503F1FC-C07F-4A81-9361-2DA3DD28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2024-09-29T07:42:00Z</dcterms:created>
  <dcterms:modified xsi:type="dcterms:W3CDTF">2024-09-29T07:42:00Z</dcterms:modified>
</cp:coreProperties>
</file>